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24449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WYKEHAM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fl.1409)</w:t>
      </w:r>
    </w:p>
    <w:p w14:paraId="7F724F4D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York.</w:t>
      </w:r>
    </w:p>
    <w:p w14:paraId="5F59324F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</w:p>
    <w:p w14:paraId="7BEBEBEB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</w:p>
    <w:p w14:paraId="24C693CE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Jan.1409</w:t>
      </w:r>
      <w:r>
        <w:rPr>
          <w:rFonts w:eastAsia="Times New Roman" w:cs="Times New Roman"/>
          <w:szCs w:val="24"/>
        </w:rPr>
        <w:tab/>
        <w:t xml:space="preserve">He was one of those who </w:t>
      </w:r>
      <w:proofErr w:type="gramStart"/>
      <w:r>
        <w:rPr>
          <w:rFonts w:eastAsia="Times New Roman" w:cs="Times New Roman"/>
          <w:szCs w:val="24"/>
        </w:rPr>
        <w:t>agreed</w:t>
      </w:r>
      <w:proofErr w:type="gramEnd"/>
      <w:r>
        <w:rPr>
          <w:rFonts w:eastAsia="Times New Roman" w:cs="Times New Roman"/>
          <w:szCs w:val="24"/>
        </w:rPr>
        <w:t xml:space="preserve"> the ordinances of the Marshals.</w:t>
      </w:r>
    </w:p>
    <w:p w14:paraId="7120FC02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(“York Memorandum Book” volume 2 p.176)</w:t>
      </w:r>
    </w:p>
    <w:p w14:paraId="1970BF15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</w:p>
    <w:p w14:paraId="155F40E7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</w:p>
    <w:p w14:paraId="0249A135" w14:textId="77777777" w:rsidR="00B15F0A" w:rsidRDefault="00B15F0A" w:rsidP="00B15F0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589CF16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A5AB" w14:textId="77777777" w:rsidR="00B15F0A" w:rsidRDefault="00B15F0A" w:rsidP="009139A6">
      <w:r>
        <w:separator/>
      </w:r>
    </w:p>
  </w:endnote>
  <w:endnote w:type="continuationSeparator" w:id="0">
    <w:p w14:paraId="06EE2188" w14:textId="77777777" w:rsidR="00B15F0A" w:rsidRDefault="00B15F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214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A65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140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5F5F4" w14:textId="77777777" w:rsidR="00B15F0A" w:rsidRDefault="00B15F0A" w:rsidP="009139A6">
      <w:r>
        <w:separator/>
      </w:r>
    </w:p>
  </w:footnote>
  <w:footnote w:type="continuationSeparator" w:id="0">
    <w:p w14:paraId="240F7872" w14:textId="77777777" w:rsidR="00B15F0A" w:rsidRDefault="00B15F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F6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BE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0E1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F0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5F0A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36C2F"/>
  <w15:chartTrackingRefBased/>
  <w15:docId w15:val="{45688510-55B9-4E9C-A14B-45378413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2023-08-01T20:01:00Z</dcterms:created>
  <dcterms:modified xsi:type="dcterms:W3CDTF">2023-08-01T20:01:00Z</dcterms:modified>
</cp:coreProperties>
</file>